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1A4" w:rsidRDefault="00CD21A4" w:rsidP="00CD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CRANE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21A4" w:rsidRDefault="00CD21A4" w:rsidP="00CD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, Suffolk. Butcher.</w:t>
      </w:r>
    </w:p>
    <w:p w:rsidR="00CD21A4" w:rsidRDefault="00CD21A4" w:rsidP="00CD21A4">
      <w:pPr>
        <w:rPr>
          <w:rFonts w:ascii="Times New Roman" w:hAnsi="Times New Roman" w:cs="Times New Roman"/>
        </w:rPr>
      </w:pPr>
    </w:p>
    <w:p w:rsidR="00CD21A4" w:rsidRDefault="00CD21A4" w:rsidP="00CD21A4">
      <w:pPr>
        <w:rPr>
          <w:rFonts w:ascii="Times New Roman" w:hAnsi="Times New Roman" w:cs="Times New Roman"/>
        </w:rPr>
      </w:pPr>
    </w:p>
    <w:p w:rsidR="00CD21A4" w:rsidRDefault="00CD21A4" w:rsidP="00CD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Gryce</w:t>
      </w:r>
      <w:proofErr w:type="spellEnd"/>
      <w:r>
        <w:rPr>
          <w:rFonts w:ascii="Times New Roman" w:hAnsi="Times New Roman" w:cs="Times New Roman"/>
        </w:rPr>
        <w:t xml:space="preserve">, gentleman(q.v.) brought a plaint of debt against him, </w:t>
      </w:r>
    </w:p>
    <w:p w:rsidR="00CD21A4" w:rsidRDefault="00CD21A4" w:rsidP="00CD21A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Walter of Wymondham, Norfolk(q.v.), Edmund Burgh of Wymondham(q.v.), Thomas </w:t>
      </w:r>
      <w:proofErr w:type="spellStart"/>
      <w:r>
        <w:rPr>
          <w:rFonts w:ascii="Times New Roman" w:hAnsi="Times New Roman" w:cs="Times New Roman"/>
        </w:rPr>
        <w:t>Assheby</w:t>
      </w:r>
      <w:proofErr w:type="spellEnd"/>
      <w:r>
        <w:rPr>
          <w:rFonts w:ascii="Times New Roman" w:hAnsi="Times New Roman" w:cs="Times New Roman"/>
        </w:rPr>
        <w:t xml:space="preserve"> of Drayton(q.v.) and Richard Bacon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(q.v.).</w:t>
      </w:r>
    </w:p>
    <w:p w:rsidR="00CD21A4" w:rsidRDefault="00CD21A4" w:rsidP="00CD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85D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D21A4" w:rsidRDefault="00CD21A4" w:rsidP="00CD21A4">
      <w:pPr>
        <w:rPr>
          <w:rFonts w:ascii="Times New Roman" w:hAnsi="Times New Roman" w:cs="Times New Roman"/>
        </w:rPr>
      </w:pPr>
    </w:p>
    <w:p w:rsidR="00CD21A4" w:rsidRDefault="00CD21A4" w:rsidP="00CD21A4">
      <w:pPr>
        <w:rPr>
          <w:rFonts w:ascii="Times New Roman" w:hAnsi="Times New Roman" w:cs="Times New Roman"/>
        </w:rPr>
      </w:pPr>
    </w:p>
    <w:p w:rsidR="00CD21A4" w:rsidRDefault="00CD21A4" w:rsidP="00CD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December 2017</w:t>
      </w:r>
    </w:p>
    <w:p w:rsidR="006B2F86" w:rsidRPr="00E71FC3" w:rsidRDefault="00CD21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1A4" w:rsidRDefault="00CD21A4" w:rsidP="00E71FC3">
      <w:r>
        <w:separator/>
      </w:r>
    </w:p>
  </w:endnote>
  <w:endnote w:type="continuationSeparator" w:id="0">
    <w:p w:rsidR="00CD21A4" w:rsidRDefault="00CD21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1A4" w:rsidRDefault="00CD21A4" w:rsidP="00E71FC3">
      <w:r>
        <w:separator/>
      </w:r>
    </w:p>
  </w:footnote>
  <w:footnote w:type="continuationSeparator" w:id="0">
    <w:p w:rsidR="00CD21A4" w:rsidRDefault="00CD21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A4"/>
    <w:rsid w:val="001A7C09"/>
    <w:rsid w:val="00577BD5"/>
    <w:rsid w:val="00656CBA"/>
    <w:rsid w:val="006A1F77"/>
    <w:rsid w:val="00733BE7"/>
    <w:rsid w:val="00AB52E8"/>
    <w:rsid w:val="00B16D3F"/>
    <w:rsid w:val="00BB41AC"/>
    <w:rsid w:val="00CD21A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4309C5-CD93-4F21-ABB7-30B9BBC4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1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2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2017-12-19T20:08:00Z</dcterms:created>
  <dcterms:modified xsi:type="dcterms:W3CDTF">2017-12-19T20:09:00Z</dcterms:modified>
</cp:coreProperties>
</file>